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bookmarkStart w:id="0" w:name="_GoBack"/>
      <w:bookmarkEnd w:id="0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คณะ.......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.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สาขาวิชา.......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เคมี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.........................................</w:t>
            </w:r>
          </w:p>
          <w:p w:rsidR="00870669" w:rsidRPr="00633090" w:rsidRDefault="00870669" w:rsidP="004D782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of………</w:t>
            </w:r>
            <w:r w:rsidR="004D7820">
              <w:rPr>
                <w:rFonts w:ascii="Angsana New" w:hAnsi="Angsana New"/>
                <w:sz w:val="32"/>
                <w:szCs w:val="32"/>
                <w:lang w:val="en-US" w:bidi="th-TH"/>
              </w:rPr>
              <w:t>Science</w:t>
            </w:r>
            <w:r>
              <w:rPr>
                <w:rFonts w:ascii="Angsana New" w:hAnsi="Angsana New"/>
                <w:sz w:val="32"/>
                <w:szCs w:val="32"/>
                <w:lang w:bidi="ar-EG"/>
              </w:rPr>
              <w:t>………</w:t>
            </w: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……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.........</w:t>
            </w:r>
            <w:r w:rsidR="004D7820">
              <w:rPr>
                <w:rFonts w:ascii="Angsana New" w:hAnsi="Angsana New"/>
                <w:sz w:val="32"/>
                <w:szCs w:val="32"/>
                <w:lang w:bidi="th-TH"/>
              </w:rPr>
              <w:t>Chemistry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................................</w:t>
            </w:r>
          </w:p>
        </w:tc>
      </w:tr>
    </w:tbl>
    <w:p w:rsidR="00870669" w:rsidRPr="00D902F4" w:rsidRDefault="00870669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F10966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คม</w:t>
            </w:r>
            <w:r w:rsidR="004D782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 32</w:t>
            </w:r>
            <w:r w:rsidR="00F80FD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0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.....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F10966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ชื่อรายวิชา......</w:t>
            </w:r>
            <w:r w:rsidR="004D7820" w:rsidRPr="00F80FD0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ชีวเคมี</w:t>
            </w:r>
            <w:r w:rsidR="00F80FD0" w:rsidRPr="00F80FD0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เบื้องต้น</w:t>
            </w:r>
            <w:r w:rsidR="004D782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...........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D7820" w:rsidRDefault="00870669" w:rsidP="00F80FD0">
            <w:pPr>
              <w:ind w:left="57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4D782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F10966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คม</w:t>
            </w:r>
            <w:r w:rsidR="00F10966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250</w:t>
            </w:r>
            <w:r w:rsidR="004D7820">
              <w:rPr>
                <w:rFonts w:ascii="Angsana New" w:hAnsi="Angsana New"/>
                <w:sz w:val="32"/>
                <w:szCs w:val="32"/>
                <w:lang w:val="en-US" w:bidi="th-TH"/>
              </w:rPr>
              <w:tab/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966" w:rsidRDefault="00F10966" w:rsidP="004D7820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ชื่อรายวิชา............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เคมีอินทรีย์..................................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.</w:t>
            </w:r>
          </w:p>
          <w:p w:rsidR="00F10966" w:rsidRPr="004D7820" w:rsidRDefault="00F10966" w:rsidP="004D7820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0FD0" w:rsidRPr="00D902F4" w:rsidRDefault="00F80FD0" w:rsidP="00F80FD0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ผศ. ดร. ชุติมา คงจรูญ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0FD0" w:rsidRDefault="00F80FD0" w:rsidP="00F80FD0">
            <w:pPr>
              <w:rPr>
                <w:rFonts w:ascii="Angsana New" w:hAnsi="Angsana New"/>
                <w:sz w:val="32"/>
                <w:szCs w:val="32"/>
                <w:lang w:eastAsia="th-TH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ผศ</w:t>
            </w:r>
            <w:r w:rsidRPr="00133404">
              <w:rPr>
                <w:rFonts w:ascii="AngsanaUPC" w:hAnsi="AngsanaUPC" w:cs="AngsanaUPC"/>
                <w:sz w:val="32"/>
                <w:szCs w:val="32"/>
                <w:rtl/>
                <w:cs/>
              </w:rPr>
              <w:t>.</w:t>
            </w:r>
            <w:r w:rsidRPr="00133404">
              <w:rPr>
                <w:rFonts w:ascii="AngsanaUPC" w:hAnsi="AngsanaUPC" w:cs="AngsanaUPC"/>
                <w:sz w:val="32"/>
                <w:szCs w:val="32"/>
                <w:rtl/>
                <w:cs/>
                <w:lang w:bidi="th-TH"/>
              </w:rPr>
              <w:t>ดร</w:t>
            </w:r>
            <w:r w:rsidRPr="00133404">
              <w:rPr>
                <w:rFonts w:ascii="AngsanaUPC" w:hAnsi="AngsanaUPC" w:cs="AngsanaUPC"/>
                <w:sz w:val="32"/>
                <w:szCs w:val="32"/>
                <w:rtl/>
                <w:cs/>
              </w:rPr>
              <w:t>.</w:t>
            </w:r>
            <w:r w:rsidRPr="00133404">
              <w:rPr>
                <w:rFonts w:ascii="AngsanaUPC" w:hAnsi="AngsanaUPC" w:cs="AngsanaUPC"/>
                <w:sz w:val="32"/>
                <w:szCs w:val="32"/>
                <w:rtl/>
                <w:cs/>
                <w:lang w:bidi="th-TH"/>
              </w:rPr>
              <w:t>นันทฤทธิ์ โชคถาวร</w:t>
            </w:r>
          </w:p>
          <w:p w:rsidR="00F80FD0" w:rsidRDefault="00F80FD0" w:rsidP="00F80FD0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ผศ. ดร. ชุติมา คงจรูญ </w:t>
            </w:r>
          </w:p>
          <w:p w:rsidR="00F80FD0" w:rsidRDefault="00F80FD0" w:rsidP="00F80FD0">
            <w:pPr>
              <w:rPr>
                <w:rFonts w:ascii="Angsana New" w:hAnsi="Angsana New"/>
                <w:sz w:val="32"/>
                <w:szCs w:val="32"/>
                <w:lang w:eastAsia="th-TH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อ</w:t>
            </w:r>
            <w:r w:rsidRPr="00133404">
              <w:rPr>
                <w:rFonts w:ascii="AngsanaUPC" w:hAnsi="AngsanaUPC" w:cs="AngsanaUPC"/>
                <w:sz w:val="32"/>
                <w:szCs w:val="32"/>
                <w:rtl/>
                <w:cs/>
              </w:rPr>
              <w:t>.</w:t>
            </w:r>
            <w:r w:rsidRPr="00133404">
              <w:rPr>
                <w:rFonts w:ascii="AngsanaUPC" w:hAnsi="AngsanaUPC" w:cs="AngsanaUPC"/>
                <w:sz w:val="32"/>
                <w:szCs w:val="32"/>
                <w:rtl/>
                <w:cs/>
                <w:lang w:bidi="th-TH"/>
              </w:rPr>
              <w:t>ดร</w:t>
            </w:r>
            <w:r w:rsidRPr="00133404">
              <w:rPr>
                <w:rFonts w:ascii="AngsanaUPC" w:hAnsi="AngsanaUPC" w:cs="AngsanaUPC"/>
                <w:sz w:val="32"/>
                <w:szCs w:val="32"/>
                <w:rtl/>
                <w:cs/>
              </w:rPr>
              <w:t>.</w:t>
            </w:r>
            <w:r w:rsidRPr="00133404">
              <w:rPr>
                <w:rFonts w:ascii="AngsanaUPC" w:hAnsi="AngsanaUPC" w:cs="AngsanaUPC"/>
                <w:sz w:val="32"/>
                <w:szCs w:val="32"/>
                <w:rtl/>
                <w:cs/>
                <w:lang w:bidi="th-TH"/>
              </w:rPr>
              <w:t>อนรรฆอร ศรีไสยเพชร</w:t>
            </w:r>
          </w:p>
          <w:p w:rsidR="00F80FD0" w:rsidRDefault="00F80FD0" w:rsidP="00F80FD0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 กัญญา บุตราช และ</w:t>
            </w:r>
          </w:p>
          <w:p w:rsidR="00F80FD0" w:rsidRPr="00D902F4" w:rsidRDefault="00F80FD0" w:rsidP="00F80FD0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>อ. เอกวิทย์ ตรีเนตร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8576F" w:rsidRDefault="00445570" w:rsidP="00A8576F">
            <w:pPr>
              <w:rPr>
                <w:rFonts w:ascii="Angsana New" w:hAnsi="Angsana New"/>
                <w:sz w:val="32"/>
                <w:szCs w:val="32"/>
                <w:lang w:val="en-US" w:eastAsia="th-TH" w:bidi="th-TH"/>
              </w:rPr>
            </w:pPr>
            <w:r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 </w:t>
            </w:r>
            <w:r w:rsidR="00491B3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4A58BF" w:rsidP="00DF2816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>
                      <wp:simplePos x="0" y="0"/>
                      <wp:positionH relativeFrom="column">
                        <wp:posOffset>1019810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10160" t="15875" r="37465" b="41275"/>
                      <wp:wrapNone/>
                      <wp:docPr id="1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80.3pt;margin-top:3.5pt;width:9.75pt;height:13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HvH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Angsana New" w:hAnsi="Angsana New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1620520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10795" t="15875" r="36830" b="41275"/>
                      <wp:wrapNone/>
                      <wp:docPr id="11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127.6pt;margin-top:3.5pt;width:9.75pt;height:13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uV6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" filled="f" strokeweight="1.5pt">
                      <v:shadow on="t" opacity=".5"/>
                    </v:rect>
                  </w:pict>
                </mc:Fallback>
              </mc:AlternateContent>
            </w:r>
            <w:r w:rsidR="008A4E8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 w:rsidR="003C09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8A4E8B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3C09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  </w:t>
            </w:r>
            <w:r w:rsidR="00DF2816">
              <w:rPr>
                <w:rFonts w:cs="Times New Roman" w:hint="cs"/>
                <w:b/>
                <w:bCs/>
                <w:sz w:val="32"/>
                <w:szCs w:val="32"/>
                <w:cs/>
                <w:lang w:bidi="th-TH"/>
              </w:rPr>
              <w:t>√</w:t>
            </w:r>
            <w:r w:rsidR="00DF2816">
              <w:rPr>
                <w:rFonts w:cs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1C1B" w:rsidRDefault="00870669" w:rsidP="005E725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5E7259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5E7259" w:rsidRPr="005E7259">
              <w:rPr>
                <w:rFonts w:ascii="Angsana New" w:hAnsi="Angsana New"/>
                <w:bCs/>
                <w:sz w:val="32"/>
                <w:szCs w:val="32"/>
                <w:lang w:bidi="th-TH"/>
              </w:rPr>
              <w:t>255</w:t>
            </w:r>
            <w:r w:rsidR="00001C1B">
              <w:rPr>
                <w:rFonts w:ascii="Angsana New" w:hAnsi="Angsana New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Heading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4A58BF" w:rsidP="0067205B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273685</wp:posOffset>
                      </wp:positionV>
                      <wp:extent cx="123825" cy="171450"/>
                      <wp:effectExtent l="9525" t="16510" r="38100" b="40640"/>
                      <wp:wrapNone/>
                      <wp:docPr id="10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1.5pt;margin-top:21.55pt;width:9.75pt;height:13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67205B">
              <w:rPr>
                <w:rFonts w:cs="Times New Roman" w:hint="cs"/>
                <w:sz w:val="32"/>
                <w:szCs w:val="32"/>
                <w:cs/>
                <w:lang w:bidi="th-TH"/>
              </w:rPr>
              <w:t>√</w:t>
            </w:r>
            <w:r w:rsidR="0067205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205B" w:rsidRDefault="0067205B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870669" w:rsidRPr="00433781" w:rsidRDefault="0067205B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4A58BF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9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3.75pt;margin-top:3.3pt;width:9.75pt;height:13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kVx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4A58BF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8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6.85pt;margin-top:3.4pt;width:9.75pt;height:13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HgExA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" filled="f" strokeweight="1.5pt">
                      <v:shadow on="t" opacity=".5"/>
                    </v:rect>
                  </w:pict>
                </mc:Fallback>
              </mc:AlternateConten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4A58BF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7.4pt;margin-top:3.65pt;width:9.75pt;height:13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hoX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FTqGhfFAgAAogUAAA4AAAAAAAAAAAAAAAAALgIAAGRycy9lMm9Eb2MueG1sUEsBAi0AFAAGAAgA&#10;AAAhAGmsDy/ZAAAABgEAAA8AAAAAAAAAAAAAAAAAHwUAAGRycy9kb3ducmV2LnhtbFBLBQYAAAAA&#10;BAAEAPMAAAAlBgAAAAA=&#10;" filled="f" strokeweight="1.5pt">
                      <v:shadow on="t" opacity=".5"/>
                    </v:rect>
                  </w:pict>
                </mc:Fallback>
              </mc:AlternateConten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Heading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Heading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5746A5">
        <w:trPr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5F333B" w:rsidTr="005746A5">
        <w:tc>
          <w:tcPr>
            <w:tcW w:w="2878" w:type="dxa"/>
          </w:tcPr>
          <w:p w:rsidR="00F80FD0" w:rsidRPr="00133404" w:rsidRDefault="00F80FD0" w:rsidP="00F80FD0">
            <w:pPr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กรด เบส และบัฟเฟอร์</w:t>
            </w:r>
            <w:r w:rsidR="00DF45D9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 xml:space="preserve"> ความรู้พื้นฐานเกี่วกับชีวเคมี</w:t>
            </w:r>
          </w:p>
          <w:p w:rsidR="005F333B" w:rsidRPr="00654DA6" w:rsidRDefault="005F333B" w:rsidP="00F80FD0">
            <w:pPr>
              <w:pStyle w:val="Heading7"/>
              <w:spacing w:before="120"/>
              <w:rPr>
                <w:sz w:val="20"/>
                <w:szCs w:val="20"/>
                <w:lang w:val="en-US" w:bidi="th-TH"/>
              </w:rPr>
            </w:pPr>
          </w:p>
        </w:tc>
        <w:tc>
          <w:tcPr>
            <w:tcW w:w="1800" w:type="dxa"/>
            <w:gridSpan w:val="2"/>
          </w:tcPr>
          <w:p w:rsidR="005F333B" w:rsidRPr="00DF45D9" w:rsidRDefault="00DF45D9" w:rsidP="00870669">
            <w:pPr>
              <w:pStyle w:val="Heading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5F333B" w:rsidRPr="00C469BF" w:rsidRDefault="00DF45D9" w:rsidP="008A4E8B">
            <w:pPr>
              <w:pStyle w:val="Heading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9</w:t>
            </w:r>
          </w:p>
        </w:tc>
        <w:tc>
          <w:tcPr>
            <w:tcW w:w="3962" w:type="dxa"/>
          </w:tcPr>
          <w:p w:rsidR="005F333B" w:rsidRPr="00CF3E6A" w:rsidRDefault="005F333B" w:rsidP="00870669">
            <w:pPr>
              <w:rPr>
                <w:lang w:val="en-US" w:bidi="th-TH"/>
              </w:rPr>
            </w:pPr>
          </w:p>
        </w:tc>
      </w:tr>
      <w:tr w:rsidR="005F333B" w:rsidTr="005746A5">
        <w:tc>
          <w:tcPr>
            <w:tcW w:w="2878" w:type="dxa"/>
          </w:tcPr>
          <w:p w:rsidR="00F80FD0" w:rsidRPr="00133404" w:rsidRDefault="00F80FD0" w:rsidP="00F80FD0">
            <w:p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คาร์โบไฮเดรต </w:t>
            </w:r>
          </w:p>
          <w:p w:rsidR="00F80FD0" w:rsidRPr="00133404" w:rsidRDefault="00F80FD0" w:rsidP="00F80FD0">
            <w:pPr>
              <w:numPr>
                <w:ilvl w:val="0"/>
                <w:numId w:val="1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โครงสร้างเคมี </w:t>
            </w:r>
          </w:p>
          <w:p w:rsidR="00F80FD0" w:rsidRPr="00133404" w:rsidRDefault="00F80FD0" w:rsidP="00F80FD0">
            <w:pPr>
              <w:numPr>
                <w:ilvl w:val="0"/>
                <w:numId w:val="1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คุณสมบัติ </w:t>
            </w:r>
          </w:p>
          <w:p w:rsidR="00F80FD0" w:rsidRPr="00133404" w:rsidRDefault="00F80FD0" w:rsidP="00F80FD0">
            <w:pPr>
              <w:numPr>
                <w:ilvl w:val="0"/>
                <w:numId w:val="1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การวิเคราะห์เชิงคุณภาพ </w:t>
            </w:r>
          </w:p>
          <w:p w:rsidR="005F333B" w:rsidRDefault="00F80FD0" w:rsidP="00F80FD0">
            <w:pPr>
              <w:pStyle w:val="Heading7"/>
              <w:spacing w:before="120"/>
              <w:rPr>
                <w:sz w:val="20"/>
                <w:szCs w:val="20"/>
                <w:rtl/>
                <w:cs/>
                <w:lang w:bidi="th-TH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การสร้างและการสลายคาร์โบไฮเดรต</w:t>
            </w:r>
          </w:p>
        </w:tc>
        <w:tc>
          <w:tcPr>
            <w:tcW w:w="1800" w:type="dxa"/>
            <w:gridSpan w:val="2"/>
          </w:tcPr>
          <w:p w:rsidR="005F333B" w:rsidRPr="00C469BF" w:rsidRDefault="00DF45D9" w:rsidP="00C469BF">
            <w:pPr>
              <w:pStyle w:val="Heading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440" w:type="dxa"/>
            <w:gridSpan w:val="2"/>
          </w:tcPr>
          <w:p w:rsidR="005F333B" w:rsidRPr="00C469BF" w:rsidRDefault="00DF45D9" w:rsidP="008A4E8B">
            <w:pPr>
              <w:pStyle w:val="Heading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3962" w:type="dxa"/>
          </w:tcPr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5F333B" w:rsidTr="005746A5">
        <w:tc>
          <w:tcPr>
            <w:tcW w:w="2878" w:type="dxa"/>
          </w:tcPr>
          <w:p w:rsidR="00F80FD0" w:rsidRPr="00133404" w:rsidRDefault="00F80FD0" w:rsidP="00F80FD0">
            <w:p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กรดนิวคลีอิก</w:t>
            </w:r>
          </w:p>
          <w:p w:rsidR="00F80FD0" w:rsidRPr="00133404" w:rsidRDefault="00F80FD0" w:rsidP="00F80FD0">
            <w:pPr>
              <w:numPr>
                <w:ilvl w:val="0"/>
                <w:numId w:val="1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โครงสร้างเคมี </w:t>
            </w:r>
          </w:p>
          <w:p w:rsidR="00F80FD0" w:rsidRPr="00133404" w:rsidRDefault="00F80FD0" w:rsidP="00F80FD0">
            <w:pPr>
              <w:numPr>
                <w:ilvl w:val="0"/>
                <w:numId w:val="1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คุณสมบัติ </w:t>
            </w:r>
          </w:p>
          <w:p w:rsidR="00F80FD0" w:rsidRPr="00133404" w:rsidRDefault="00F80FD0" w:rsidP="00F80FD0">
            <w:pPr>
              <w:numPr>
                <w:ilvl w:val="0"/>
                <w:numId w:val="1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การวิเคราะห์เชิงคุณภาพ</w:t>
            </w:r>
          </w:p>
          <w:p w:rsidR="005F333B" w:rsidRDefault="00F80FD0" w:rsidP="00F80FD0">
            <w:pPr>
              <w:pStyle w:val="Heading7"/>
              <w:spacing w:before="120"/>
              <w:rPr>
                <w:sz w:val="20"/>
                <w:szCs w:val="20"/>
                <w:cs/>
                <w:lang w:bidi="th-TH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การสร้างและการสลายกรดนิวคลีอิก</w:t>
            </w:r>
          </w:p>
        </w:tc>
        <w:tc>
          <w:tcPr>
            <w:tcW w:w="1800" w:type="dxa"/>
            <w:gridSpan w:val="2"/>
          </w:tcPr>
          <w:p w:rsidR="005F333B" w:rsidRDefault="00DF45D9" w:rsidP="00C469BF">
            <w:pPr>
              <w:pStyle w:val="Heading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440" w:type="dxa"/>
            <w:gridSpan w:val="2"/>
          </w:tcPr>
          <w:p w:rsidR="005F333B" w:rsidRDefault="00DF45D9" w:rsidP="008A4E8B">
            <w:pPr>
              <w:pStyle w:val="Heading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962" w:type="dxa"/>
          </w:tcPr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5F333B" w:rsidTr="005746A5">
        <w:tc>
          <w:tcPr>
            <w:tcW w:w="2878" w:type="dxa"/>
          </w:tcPr>
          <w:p w:rsidR="00F80FD0" w:rsidRPr="00133404" w:rsidRDefault="00F80FD0" w:rsidP="00F80FD0">
            <w:p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ลิปิด และวิตามิน</w:t>
            </w:r>
          </w:p>
          <w:p w:rsidR="00F80FD0" w:rsidRPr="00133404" w:rsidRDefault="00F80FD0" w:rsidP="00F80FD0">
            <w:pPr>
              <w:numPr>
                <w:ilvl w:val="0"/>
                <w:numId w:val="1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โครงสร้างเคมี </w:t>
            </w:r>
          </w:p>
          <w:p w:rsidR="00F80FD0" w:rsidRPr="00133404" w:rsidRDefault="00F80FD0" w:rsidP="00F80FD0">
            <w:pPr>
              <w:numPr>
                <w:ilvl w:val="0"/>
                <w:numId w:val="1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คุณสมบัติ </w:t>
            </w:r>
          </w:p>
          <w:p w:rsidR="00F80FD0" w:rsidRPr="00133404" w:rsidRDefault="00F80FD0" w:rsidP="00F80FD0">
            <w:pPr>
              <w:numPr>
                <w:ilvl w:val="0"/>
                <w:numId w:val="1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การวิเคราะห์เชิงคุณภาพ</w:t>
            </w:r>
          </w:p>
          <w:p w:rsidR="005F333B" w:rsidRDefault="00F80FD0" w:rsidP="00F80FD0">
            <w:pPr>
              <w:pStyle w:val="Heading7"/>
              <w:spacing w:before="120"/>
              <w:rPr>
                <w:sz w:val="20"/>
                <w:szCs w:val="20"/>
                <w:cs/>
                <w:lang w:bidi="th-TH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การสร้างและการสลายลิปิด</w:t>
            </w:r>
          </w:p>
        </w:tc>
        <w:tc>
          <w:tcPr>
            <w:tcW w:w="1800" w:type="dxa"/>
            <w:gridSpan w:val="2"/>
          </w:tcPr>
          <w:p w:rsidR="005F333B" w:rsidRDefault="00DF45D9" w:rsidP="00C469BF">
            <w:pPr>
              <w:pStyle w:val="Heading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440" w:type="dxa"/>
            <w:gridSpan w:val="2"/>
          </w:tcPr>
          <w:p w:rsidR="005F333B" w:rsidRDefault="00DF45D9" w:rsidP="008A4E8B">
            <w:pPr>
              <w:pStyle w:val="Heading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962" w:type="dxa"/>
          </w:tcPr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5F333B" w:rsidTr="005746A5">
        <w:tc>
          <w:tcPr>
            <w:tcW w:w="2878" w:type="dxa"/>
          </w:tcPr>
          <w:p w:rsidR="00F80FD0" w:rsidRPr="00133404" w:rsidRDefault="00F80FD0" w:rsidP="00F80FD0">
            <w:p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โปรตีน </w:t>
            </w:r>
          </w:p>
          <w:p w:rsidR="00F80FD0" w:rsidRPr="00133404" w:rsidRDefault="00F80FD0" w:rsidP="00F80FD0">
            <w:pPr>
              <w:numPr>
                <w:ilvl w:val="0"/>
                <w:numId w:val="1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โครงสร้างเคมี </w:t>
            </w:r>
          </w:p>
          <w:p w:rsidR="00F80FD0" w:rsidRPr="00133404" w:rsidRDefault="00F80FD0" w:rsidP="00F80FD0">
            <w:pPr>
              <w:numPr>
                <w:ilvl w:val="0"/>
                <w:numId w:val="1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คุณสมบัติ </w:t>
            </w:r>
          </w:p>
          <w:p w:rsidR="00F80FD0" w:rsidRPr="00133404" w:rsidRDefault="00F80FD0" w:rsidP="00F80FD0">
            <w:pPr>
              <w:numPr>
                <w:ilvl w:val="0"/>
                <w:numId w:val="1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การวิเคราะห์เชิงคุณภาพ</w:t>
            </w:r>
          </w:p>
          <w:p w:rsidR="00F80FD0" w:rsidRPr="00133404" w:rsidRDefault="00F80FD0" w:rsidP="00F80FD0">
            <w:p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การสร้างและการสลายกรดอะมิโนและ</w:t>
            </w:r>
          </w:p>
          <w:p w:rsidR="00F80FD0" w:rsidRPr="00133404" w:rsidRDefault="00F80FD0" w:rsidP="00F80FD0">
            <w:p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      โปรตีน</w:t>
            </w:r>
          </w:p>
          <w:p w:rsidR="00F80FD0" w:rsidRPr="00133404" w:rsidRDefault="00F80FD0" w:rsidP="00F80FD0">
            <w:p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เอนไซม์</w:t>
            </w:r>
          </w:p>
          <w:p w:rsidR="00F80FD0" w:rsidRPr="00133404" w:rsidRDefault="00F80FD0" w:rsidP="00F80FD0">
            <w:pPr>
              <w:numPr>
                <w:ilvl w:val="0"/>
                <w:numId w:val="1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โครงสร้างเคมี </w:t>
            </w:r>
          </w:p>
          <w:p w:rsidR="00F80FD0" w:rsidRPr="00133404" w:rsidRDefault="00F80FD0" w:rsidP="00F80FD0">
            <w:pPr>
              <w:numPr>
                <w:ilvl w:val="0"/>
                <w:numId w:val="1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คุณสมบัติ </w:t>
            </w:r>
          </w:p>
          <w:p w:rsidR="00F80FD0" w:rsidRPr="00133404" w:rsidRDefault="00F80FD0" w:rsidP="00F80FD0">
            <w:pPr>
              <w:numPr>
                <w:ilvl w:val="0"/>
                <w:numId w:val="1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จลน์ศาสตร์ของเอนไซม์ </w:t>
            </w:r>
          </w:p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5F333B" w:rsidRDefault="00DF45D9" w:rsidP="00C469BF">
            <w:pPr>
              <w:pStyle w:val="Heading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440" w:type="dxa"/>
            <w:gridSpan w:val="2"/>
          </w:tcPr>
          <w:p w:rsidR="005F333B" w:rsidRDefault="00DF45D9" w:rsidP="008A4E8B">
            <w:pPr>
              <w:pStyle w:val="Heading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962" w:type="dxa"/>
          </w:tcPr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5F333B">
        <w:tblPrEx>
          <w:tblLook w:val="01E0" w:firstRow="1" w:lastRow="1" w:firstColumn="1" w:lastColumn="1" w:noHBand="0" w:noVBand="0"/>
        </w:tblPrEx>
        <w:trPr>
          <w:trHeight w:val="1435"/>
        </w:trPr>
        <w:tc>
          <w:tcPr>
            <w:tcW w:w="10080" w:type="dxa"/>
            <w:gridSpan w:val="6"/>
          </w:tcPr>
          <w:p w:rsidR="005F333B" w:rsidRPr="005E7452" w:rsidRDefault="005F333B" w:rsidP="00870669">
            <w:pPr>
              <w:pStyle w:val="Heading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5F333B" w:rsidRPr="00656882" w:rsidRDefault="005F333B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5F333B" w:rsidRPr="0065431B" w:rsidRDefault="005F333B" w:rsidP="00870669">
            <w:pPr>
              <w:rPr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5F333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5F333B" w:rsidRPr="005E7452" w:rsidRDefault="005F333B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5F333B" w:rsidRPr="005E7452" w:rsidRDefault="005F333B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5F333B" w:rsidRPr="002C1485" w:rsidRDefault="005F333B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5F333B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5F333B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5F333B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5F333B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5F333B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Default="004017DD">
      <w:pPr>
        <w:rPr>
          <w:lang w:bidi="th-TH"/>
        </w:rPr>
      </w:pPr>
    </w:p>
    <w:p w:rsidR="00CD5965" w:rsidRDefault="00CD5965">
      <w:pPr>
        <w:rPr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520"/>
        <w:gridCol w:w="2700"/>
        <w:gridCol w:w="1980"/>
      </w:tblGrid>
      <w:tr w:rsidR="004017DD" w:rsidRPr="004017DD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306225" w:rsidP="004017DD">
            <w:pPr>
              <w:rPr>
                <w:rFonts w:ascii="Angsana New" w:hAnsi="Angsana New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4017DD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Default="004017DD" w:rsidP="0068043A">
            <w:pPr>
              <w:rPr>
                <w:rFonts w:ascii="Angsana New" w:hAnsi="Angsana New"/>
                <w:bCs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4017DD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Default="00FF0143" w:rsidP="004017DD">
            <w:pPr>
              <w:rPr>
                <w:color w:val="000000"/>
                <w:sz w:val="22"/>
                <w:szCs w:val="22"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5746A5" w:rsidRDefault="00DF45D9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ความรู้พื้นฐาน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Default="00306225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4017DD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DF45D9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DF45D9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อื่น ๆ</w:t>
            </w:r>
            <w:r w:rsidR="00DF45D9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ห้องเรียนออนไลน์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 w:rsidTr="003A3C27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AC49BC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7B2EF9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4A58BF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6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43.5pt;margin-top:14.45pt;width:0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NFm&#10;RqYXAgAANQQAAA4AAAAAAAAAAAAAAAAALgIAAGRycy9lMm9Eb2MueG1sUEsBAi0AFAAGAAgAAAAh&#10;AAg0EGDZAAAABwEAAA8AAAAAAAAAAAAAAAAAcQQAAGRycy9kb3ducmV2LnhtbFBLBQYAAAAABAAE&#10;APMAAAB3BQAAAAA=&#10;"/>
                  </w:pict>
                </mc:Fallback>
              </mc:AlternateConten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7B2EF9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5746A5" w:rsidRDefault="005746A5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Default="00AC49BC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AC49BC" w:rsidRDefault="00AC49BC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7B2EF9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7B2EF9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7B2EF9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7B2EF9" w:rsidRPr="00073B28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4C084D" w:rsidRDefault="004C084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482720" w:rsidTr="0068043A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4A58BF">
              <w:rPr>
                <w:rFonts w:ascii="Angsana New" w:hAnsi="Angsana New"/>
                <w:noProof/>
                <w:color w:val="000000"/>
                <w:sz w:val="20"/>
                <w:szCs w:val="20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5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" o:spid="_x0000_s1026" type="#_x0000_t32" style="position:absolute;margin-left:43.5pt;margin-top:14.45pt;width:0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Bc+UfxkCAAA2BAAADgAAAAAAAAAAAAAAAAAuAgAAZHJzL2Uyb0RvYy54bWxQSwECLQAUAAYACAAA&#10;ACEACDQQYNkAAAAHAQAADwAAAAAAAAAAAAAAAABzBAAAZHJzL2Rvd25yZXYueG1sUEsFBgAAAAAE&#10;AAQA8wAAAHkFAAAAAA==&#10;"/>
                  </w:pict>
                </mc:Fallback>
              </mc:AlternateConten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อื่น ๆ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482720" w:rsidRDefault="00FF741E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อื่น ๆ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…</w:t>
            </w:r>
            <w:r w:rsidR="00DF45D9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ห้องเรียนออนไลน์</w:t>
            </w:r>
            <w:r w:rsidRPr="00482720">
              <w:rPr>
                <w:rFonts w:ascii="Angsana New" w:hAnsi="Angsana New"/>
                <w:sz w:val="20"/>
                <w:szCs w:val="20"/>
              </w:rPr>
              <w:t>………………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Pr="00482720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  <w:cs/>
                <w:lang w:bidi="th-TH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4A58BF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4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" o:spid="_x0000_s1026" type="#_x0000_t32" style="position:absolute;margin-left:43.5pt;margin-top:14.45pt;width:0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DL&#10;l3CJ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FF741E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DF45D9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ห้องเรียนออนไลน์</w:t>
            </w:r>
            <w:r w:rsidRPr="009A062B">
              <w:rPr>
                <w:rFonts w:ascii="Angsana New" w:hAnsi="Angsana New"/>
                <w:sz w:val="22"/>
                <w:szCs w:val="22"/>
              </w:rPr>
              <w:t>…………………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140E" w:rsidRP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5746A5" w:rsidTr="0068043A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741E" w:rsidP="0068043A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FF741E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FF741E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4A58BF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2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" o:spid="_x0000_s1026" type="#_x0000_t32" style="position:absolute;margin-left:43.5pt;margin-top:14.45pt;width:0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C8&#10;njyy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741E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</w:t>
            </w:r>
            <w:r w:rsidR="00DF45D9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ห้องเรียนออนไลน์</w:t>
            </w:r>
            <w:r w:rsidRPr="009A062B">
              <w:rPr>
                <w:rFonts w:ascii="Angsana New" w:hAnsi="Angsana New"/>
                <w:sz w:val="22"/>
                <w:szCs w:val="22"/>
              </w:rPr>
              <w:t>………………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45D9" w:rsidRDefault="00DF45D9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45D9" w:rsidRDefault="00DF45D9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DF45D9" w:rsidRPr="00073B28" w:rsidRDefault="00DF45D9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4A58BF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1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" o:spid="_x0000_s1026" type="#_x0000_t32" style="position:absolute;margin-left:43.5pt;margin-top:14.45pt;width:0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MXX&#10;hxUXAgAANgQAAA4AAAAAAAAAAAAAAAAALgIAAGRycy9lMm9Eb2MueG1sUEsBAi0AFAAGAAgAAAAh&#10;AAg0EGDZAAAABwEAAA8AAAAAAAAAAAAAAAAAcQQAAGRycy9kb3ducmV2LnhtbFBLBQYAAAAABAAE&#10;APMAAAB3BQAAAAA=&#10;"/>
                  </w:pict>
                </mc:Fallback>
              </mc:AlternateConten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52520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DF45D9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ห้องเรียนออนไลน์</w:t>
            </w:r>
            <w:r w:rsidRPr="009A062B">
              <w:rPr>
                <w:rFonts w:ascii="Angsana New" w:hAnsi="Angsana New"/>
                <w:sz w:val="22"/>
                <w:szCs w:val="22"/>
              </w:rPr>
              <w:t>…………………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45D9" w:rsidRDefault="00DF45D9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DF45D9" w:rsidRDefault="00DF45D9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DF45D9" w:rsidRDefault="00DF45D9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DF45D9" w:rsidRDefault="00DF45D9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45D9" w:rsidRDefault="00DF45D9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DF45D9" w:rsidRDefault="00DF45D9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352520" w:rsidRPr="00073B28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8911D3" w:rsidRDefault="008911D3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8911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เน้นให้ผู้เรียนมรการเตรียมตัวล่วงหน้ามากขึ้น</w:t>
            </w:r>
          </w:p>
          <w:p w:rsidR="003A3C27" w:rsidRPr="00073B28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870669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697C62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  <w:r w:rsidR="00DF45D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95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A92B32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  <w:r w:rsidR="00DF45D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91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697C62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  <w:r w:rsidR="00DF45D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4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F45D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45D9" w:rsidRPr="00870669" w:rsidRDefault="00DF45D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F45D9" w:rsidRPr="00870669" w:rsidRDefault="00DF45D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D9" w:rsidRPr="00870669" w:rsidRDefault="00DF45D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D9" w:rsidRDefault="00DF45D9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3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D9" w:rsidRDefault="00DF45D9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3.16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45D9" w:rsidRPr="00870669" w:rsidRDefault="00DF45D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F45D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45D9" w:rsidRPr="00870669" w:rsidRDefault="00DF45D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F45D9" w:rsidRPr="00870669" w:rsidRDefault="00DF45D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D9" w:rsidRPr="00870669" w:rsidRDefault="00DF45D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D9" w:rsidRDefault="00DF45D9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3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D9" w:rsidRDefault="00DF45D9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3.16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45D9" w:rsidRPr="00870669" w:rsidRDefault="00DF45D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F45D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45D9" w:rsidRPr="00870669" w:rsidRDefault="00DF45D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F45D9" w:rsidRPr="00870669" w:rsidRDefault="00DF45D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D9" w:rsidRPr="00870669" w:rsidRDefault="00DF45D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D9" w:rsidRDefault="00DF45D9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5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D9" w:rsidRDefault="00DF45D9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5.26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45D9" w:rsidRPr="00870669" w:rsidRDefault="00DF45D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F45D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45D9" w:rsidRPr="00870669" w:rsidRDefault="00DF45D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F45D9" w:rsidRPr="00870669" w:rsidRDefault="00DF45D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D9" w:rsidRPr="00870669" w:rsidRDefault="00DF45D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D9" w:rsidRDefault="00DF45D9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7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D9" w:rsidRDefault="00DF45D9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7.37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45D9" w:rsidRPr="00870669" w:rsidRDefault="00DF45D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F45D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45D9" w:rsidRPr="00870669" w:rsidRDefault="00DF45D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F45D9" w:rsidRPr="00870669" w:rsidRDefault="00DF45D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D9" w:rsidRPr="00870669" w:rsidRDefault="00DF45D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D9" w:rsidRDefault="00DF45D9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17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D9" w:rsidRDefault="00DF45D9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17.89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45D9" w:rsidRPr="00870669" w:rsidRDefault="00DF45D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F45D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45D9" w:rsidRPr="00870669" w:rsidRDefault="00DF45D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F45D9" w:rsidRPr="00870669" w:rsidRDefault="00DF45D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D9" w:rsidRPr="00870669" w:rsidRDefault="00DF45D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D9" w:rsidRDefault="00DF45D9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29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D9" w:rsidRDefault="00DF45D9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30.53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45D9" w:rsidRPr="00870669" w:rsidRDefault="00DF45D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F45D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45D9" w:rsidRPr="00870669" w:rsidRDefault="00DF45D9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F45D9" w:rsidRPr="00870669" w:rsidRDefault="00DF45D9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D9" w:rsidRPr="00870669" w:rsidRDefault="00DF45D9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D9" w:rsidRDefault="00DF45D9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14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D9" w:rsidRDefault="00DF45D9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14.74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45D9" w:rsidRPr="00870669" w:rsidRDefault="00DF45D9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F45D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45D9" w:rsidRPr="00870669" w:rsidRDefault="00DF45D9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F45D9" w:rsidRPr="00870669" w:rsidRDefault="00DF45D9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D9" w:rsidRPr="00870669" w:rsidRDefault="00DF45D9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D9" w:rsidRDefault="00DF45D9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13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D9" w:rsidRDefault="00DF45D9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13.68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45D9" w:rsidRPr="00870669" w:rsidRDefault="00DF45D9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F45D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45D9" w:rsidRPr="00870669" w:rsidRDefault="00DF45D9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F45D9" w:rsidRPr="00870669" w:rsidRDefault="00DF45D9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D9" w:rsidRPr="00CD1346" w:rsidRDefault="00CD134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W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D9" w:rsidRDefault="00DF45D9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4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D9" w:rsidRDefault="00DF45D9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4.21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45D9" w:rsidRPr="00870669" w:rsidRDefault="00DF45D9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F45D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45D9" w:rsidRPr="00870669" w:rsidRDefault="00DF45D9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F45D9" w:rsidRPr="00870669" w:rsidRDefault="00DF45D9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D9" w:rsidRPr="00870669" w:rsidRDefault="00DF45D9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D9" w:rsidRPr="00697C62" w:rsidRDefault="00DF45D9" w:rsidP="00697C62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97C62">
              <w:rPr>
                <w:rFonts w:ascii="Angsana New" w:hAnsi="Angsan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D9" w:rsidRDefault="00DF45D9" w:rsidP="007967BB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45D9" w:rsidRPr="00870669" w:rsidRDefault="00DF45D9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F45D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45D9" w:rsidRPr="00870669" w:rsidRDefault="00DF45D9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F45D9" w:rsidRPr="00870669" w:rsidRDefault="00DF45D9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D9" w:rsidRPr="00870669" w:rsidRDefault="00DF45D9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D9" w:rsidRPr="00697C62" w:rsidRDefault="00DF45D9" w:rsidP="00697C62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97C62">
              <w:rPr>
                <w:rFonts w:ascii="Angsana New" w:hAnsi="Angsan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D9" w:rsidRDefault="00DF45D9" w:rsidP="007967BB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45D9" w:rsidRPr="00870669" w:rsidRDefault="00DF45D9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F45D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45D9" w:rsidRPr="00870669" w:rsidRDefault="00DF45D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F45D9" w:rsidRPr="00870669" w:rsidRDefault="00DF45D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45D9" w:rsidRPr="00870669" w:rsidRDefault="00DF45D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DF45D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45D9" w:rsidRPr="00870669" w:rsidRDefault="00DF45D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F45D9" w:rsidRPr="00870669" w:rsidRDefault="00DF45D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F45D9" w:rsidRPr="00870669" w:rsidRDefault="00DF45D9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DF45D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45D9" w:rsidRPr="00870669" w:rsidRDefault="00DF45D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F45D9" w:rsidRPr="00870669" w:rsidRDefault="00DF45D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F45D9" w:rsidRPr="00870669" w:rsidRDefault="00DF45D9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DF45D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45D9" w:rsidRPr="00870669" w:rsidRDefault="00DF45D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F45D9" w:rsidRDefault="00DF45D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F45D9" w:rsidRPr="00367CD3" w:rsidRDefault="00DF45D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DF45D9" w:rsidRDefault="00DF45D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ไว้ใน มคอ.3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DF45D9" w:rsidRDefault="00DF45D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F45D9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F45D9" w:rsidRPr="00367CD3" w:rsidRDefault="00DF45D9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F45D9" w:rsidRPr="00367CD3" w:rsidRDefault="00DF45D9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45D9" w:rsidRPr="00367CD3" w:rsidRDefault="00DF45D9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DF45D9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F45D9" w:rsidRPr="00367CD3" w:rsidRDefault="00DF45D9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F45D9" w:rsidRPr="00367CD3" w:rsidRDefault="00DF45D9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D9" w:rsidRPr="00367CD3" w:rsidRDefault="00DF45D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D9" w:rsidRPr="00367CD3" w:rsidRDefault="00DF45D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F45D9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F45D9" w:rsidRDefault="00DF45D9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F45D9" w:rsidRDefault="00DF45D9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D9" w:rsidRDefault="00DF45D9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D9" w:rsidRPr="009164E3" w:rsidRDefault="00DF45D9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F45D9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F45D9" w:rsidRPr="00367CD3" w:rsidRDefault="00DF45D9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F45D9" w:rsidRPr="00367CD3" w:rsidRDefault="00DF45D9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45D9" w:rsidRPr="00367CD3" w:rsidRDefault="00DF45D9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DF45D9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F45D9" w:rsidRPr="00367CD3" w:rsidRDefault="00DF45D9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F45D9" w:rsidRPr="00367CD3" w:rsidRDefault="00DF45D9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D9" w:rsidRPr="00367CD3" w:rsidRDefault="00DF45D9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D9" w:rsidRPr="00367CD3" w:rsidRDefault="00DF45D9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F45D9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F45D9" w:rsidRDefault="00DF45D9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F45D9" w:rsidRDefault="00DF45D9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D9" w:rsidRDefault="00DF45D9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D9" w:rsidRPr="009164E3" w:rsidRDefault="00DF45D9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F45D9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F45D9" w:rsidRPr="00367CD3" w:rsidRDefault="00DF45D9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F45D9" w:rsidRPr="00367CD3" w:rsidRDefault="00DF45D9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F45D9" w:rsidRPr="00367CD3" w:rsidRDefault="00DF45D9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DF45D9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F45D9" w:rsidRPr="00367CD3" w:rsidRDefault="00DF45D9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F45D9" w:rsidRPr="00367CD3" w:rsidRDefault="00DF45D9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D9" w:rsidRPr="00367CD3" w:rsidRDefault="00DF45D9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D9" w:rsidRPr="00367CD3" w:rsidRDefault="00DF45D9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F45D9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F45D9" w:rsidRPr="00367CD3" w:rsidRDefault="00DF45D9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F45D9" w:rsidRPr="00367CD3" w:rsidRDefault="00DF45D9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D9" w:rsidRPr="008A227F" w:rsidRDefault="00DF45D9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D9" w:rsidRPr="008A227F" w:rsidRDefault="00DF45D9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F45D9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F45D9" w:rsidRPr="00367CD3" w:rsidRDefault="00DF45D9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F45D9" w:rsidRPr="00367CD3" w:rsidRDefault="00DF45D9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F45D9" w:rsidRPr="00367CD3" w:rsidRDefault="00DF45D9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F45D9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F45D9" w:rsidRPr="00367CD3" w:rsidRDefault="00DF45D9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F45D9" w:rsidRDefault="00DF45D9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F45D9" w:rsidRPr="0005325C" w:rsidRDefault="00DF45D9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DF45D9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F45D9" w:rsidRPr="00367CD3" w:rsidRDefault="00DF45D9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F45D9" w:rsidRPr="00367CD3" w:rsidRDefault="00DF45D9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D9" w:rsidRPr="00367CD3" w:rsidRDefault="00DF45D9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D9" w:rsidRPr="00367CD3" w:rsidRDefault="00DF45D9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F45D9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F45D9" w:rsidRDefault="00DF45D9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F45D9" w:rsidRDefault="00DF45D9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D9" w:rsidRDefault="00DF45D9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D9" w:rsidRPr="009164E3" w:rsidRDefault="00DF45D9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F45D9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F45D9" w:rsidRPr="00367CD3" w:rsidRDefault="00DF45D9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F45D9" w:rsidRPr="00367CD3" w:rsidRDefault="00DF45D9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F45D9" w:rsidRPr="00367CD3" w:rsidRDefault="00DF45D9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F45D9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F45D9" w:rsidRPr="00367CD3" w:rsidRDefault="00DF45D9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F45D9" w:rsidRPr="00367CD3" w:rsidRDefault="00DF45D9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D9" w:rsidRPr="00367CD3" w:rsidRDefault="00DF45D9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D9" w:rsidRPr="00367CD3" w:rsidRDefault="00DF45D9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F45D9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F45D9" w:rsidRDefault="00DF45D9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F45D9" w:rsidRDefault="00DF45D9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D9" w:rsidRDefault="00DF45D9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D9" w:rsidRPr="009164E3" w:rsidRDefault="00DF45D9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F45D9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F45D9" w:rsidRPr="00367CD3" w:rsidRDefault="00DF45D9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F45D9" w:rsidRPr="00367CD3" w:rsidRDefault="00DF45D9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F45D9" w:rsidRPr="00367CD3" w:rsidRDefault="00DF45D9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F45D9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F45D9" w:rsidRPr="00367CD3" w:rsidRDefault="00DF45D9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F45D9" w:rsidRPr="00367CD3" w:rsidRDefault="00DF45D9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D9" w:rsidRPr="00367CD3" w:rsidRDefault="00DF45D9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D9" w:rsidRPr="00367CD3" w:rsidRDefault="00DF45D9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F45D9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F45D9" w:rsidRDefault="00DF45D9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F45D9" w:rsidRDefault="00DF45D9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D9" w:rsidRDefault="00DF45D9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D9" w:rsidRPr="009164E3" w:rsidRDefault="00DF45D9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F45D9" w:rsidRDefault="00DF45D9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DF45D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ใช้สื่อวิดีทัศน์ที่มีภาพและเสียงบรรยายเป็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</w:t>
            </w:r>
            <w:r w:rsidRPr="00DF45D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ภาษาอังกฤษ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F45D9" w:rsidRDefault="00DF45D9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DF45D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ักศึกษาให้ความสนใจในการดูภาพเคลื่อนไหวแต่ทั้งนี้อาจารย์ผู้สอนต้องอธิบายซ้ำเป็นภาษาไทยซึ่งสามารถทำให้นักศึกษาเข้าใจบทเรียนได้ดีขึ้น</w:t>
            </w: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Default="00C410D0" w:rsidP="00C410D0">
            <w:pPr>
              <w:tabs>
                <w:tab w:val="left" w:pos="3396"/>
              </w:tabs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ห้องเรียนใหญ่มาก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C410D0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นักศึกษาที่นั่งเรียนแถวหลังไม่สามารถตามบทเรียนได้ทันทั้งนี้เนื่องจากเห็นภาพบนจอไม่ชัด</w:t>
            </w:r>
            <w:r w:rsidR="00E563B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แ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ต่ทั้งนี้ก็รุ้สึกดีเพราะนักศึกษาแย่งกันนั่งแถวหน้าแสดงให้เห็นถึงความตั้งใจเรียน</w:t>
            </w: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Heading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 w:rsidTr="005B1094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870669" w:rsidTr="00D13906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FD0D9D" w:rsidTr="00D13906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E97858" w:rsidRDefault="00FD0D9D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  <w:r w:rsidRPr="00FD0D9D">
              <w:rPr>
                <w:rFonts w:ascii="Angsana New" w:hAnsi="Angsana New"/>
                <w:i/>
                <w:iCs/>
                <w:noProof/>
                <w:sz w:val="32"/>
                <w:szCs w:val="32"/>
                <w:cs/>
                <w:lang w:val="en-US" w:bidi="th-TH"/>
              </w:rPr>
              <w:drawing>
                <wp:inline distT="0" distB="0" distL="0" distR="0">
                  <wp:extent cx="5688632" cy="5760640"/>
                  <wp:effectExtent l="19050" t="0" r="7318" b="0"/>
                  <wp:docPr id="3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26278" t="19485" r="27063" b="49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8632" cy="5760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066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D13906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Tr="00D13906">
        <w:trPr>
          <w:trHeight w:val="1665"/>
        </w:trPr>
        <w:tc>
          <w:tcPr>
            <w:tcW w:w="468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AF7366" w:rsidRDefault="00870669" w:rsidP="00870669">
            <w:pPr>
              <w:rPr>
                <w:i/>
                <w:iCs/>
                <w:sz w:val="32"/>
                <w:szCs w:val="32"/>
                <w:lang w:bidi="ar-EG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อธิบายผลการดำเนินการ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ตามแผน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ถ้าไม่ได้ดำเนินการหรือไม่เสร็จสมบูรณ์ ให้ระบุเหตุผล </w:t>
            </w: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135CDD" w:rsidRDefault="00870669" w:rsidP="00870669">
            <w:pPr>
              <w:ind w:firstLine="633"/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Default="00870669" w:rsidP="00870669">
            <w:pPr>
              <w:rPr>
                <w:sz w:val="20"/>
                <w:cs/>
                <w:lang w:bidi="th-TH"/>
              </w:rPr>
            </w:pP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Tr="00D13906">
        <w:trPr>
          <w:cantSplit/>
          <w:trHeight w:val="875"/>
        </w:trPr>
        <w:tc>
          <w:tcPr>
            <w:tcW w:w="3960" w:type="dxa"/>
          </w:tcPr>
          <w:p w:rsidR="00870669" w:rsidRPr="00135CDD" w:rsidRDefault="00870669" w:rsidP="00870669">
            <w:pPr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lang w:bidi="th-TH"/>
              </w:rPr>
            </w:pPr>
          </w:p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Pr="00CC5858" w:rsidRDefault="00E563B1" w:rsidP="00E563B1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ไม่ควรแบ่งกลุ่มเรียนที่มีจำนวนนักศึกษามากเกินไปเพราะยากแก่การควบคุมและไม่ควรใช้ห้องเรียนขนาดใหญ่เพราะทำให้นักศึกษาที่นั่งหลังห้องไม่สามารถตามบทเรียนได้ทัน</w:t>
            </w: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 w:rsidR="00483832">
        <w:rPr>
          <w:rFonts w:ascii="Angsana New" w:hAnsi="Angsana New" w:hint="cs"/>
          <w:sz w:val="32"/>
          <w:szCs w:val="32"/>
          <w:cs/>
          <w:lang w:bidi="th-TH"/>
        </w:rPr>
        <w:t>ผศ. ดร. ชุติมา คงจรูญ</w:t>
      </w: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th-TH"/>
        </w:rPr>
      </w:pPr>
    </w:p>
    <w:p w:rsidR="00870669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483832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val="en-US"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483832">
        <w:rPr>
          <w:rFonts w:ascii="Angsana New" w:hAnsi="Angsana New" w:hint="cs"/>
          <w:sz w:val="32"/>
          <w:szCs w:val="32"/>
          <w:cs/>
          <w:lang w:bidi="th-TH"/>
        </w:rPr>
        <w:t xml:space="preserve">วันที่ </w:t>
      </w:r>
      <w:r w:rsidR="00483832">
        <w:rPr>
          <w:rFonts w:ascii="Angsana New" w:hAnsi="Angsana New"/>
          <w:sz w:val="32"/>
          <w:szCs w:val="32"/>
          <w:lang w:val="en-US" w:bidi="th-TH"/>
        </w:rPr>
        <w:t>3</w:t>
      </w:r>
      <w:r w:rsidR="00483832">
        <w:rPr>
          <w:rFonts w:ascii="Angsana New" w:hAnsi="Angsana New" w:hint="cs"/>
          <w:sz w:val="32"/>
          <w:szCs w:val="32"/>
          <w:cs/>
          <w:lang w:bidi="th-TH"/>
        </w:rPr>
        <w:t xml:space="preserve"> เดือน </w:t>
      </w:r>
      <w:r w:rsidR="00483832">
        <w:rPr>
          <w:rFonts w:ascii="Angsana New" w:hAnsi="Angsana New" w:hint="cs"/>
          <w:sz w:val="32"/>
          <w:szCs w:val="32"/>
          <w:cs/>
          <w:lang w:val="en-US" w:bidi="th-TH"/>
        </w:rPr>
        <w:t xml:space="preserve">เมษายน </w:t>
      </w:r>
      <w:r w:rsidR="00483832">
        <w:rPr>
          <w:rFonts w:ascii="Angsana New" w:hAnsi="Angsana New" w:hint="cs"/>
          <w:sz w:val="32"/>
          <w:szCs w:val="32"/>
          <w:cs/>
          <w:lang w:bidi="th-TH"/>
        </w:rPr>
        <w:t xml:space="preserve">พ.ศ. </w:t>
      </w:r>
      <w:r w:rsidR="00483832">
        <w:rPr>
          <w:rFonts w:ascii="Angsana New" w:hAnsi="Angsana New"/>
          <w:sz w:val="32"/>
          <w:szCs w:val="32"/>
          <w:lang w:val="en-US" w:bidi="th-TH"/>
        </w:rPr>
        <w:t>2556</w:t>
      </w:r>
    </w:p>
    <w:p w:rsidR="00870669" w:rsidRDefault="00870669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Pr="00C563C2" w:rsidRDefault="00C563C2" w:rsidP="00C563C2">
      <w:pPr>
        <w:autoSpaceDE w:val="0"/>
        <w:autoSpaceDN w:val="0"/>
        <w:adjustRightInd w:val="0"/>
        <w:spacing w:before="100" w:after="100"/>
        <w:rPr>
          <w:lang w:val="en-US" w:bidi="th-TH"/>
        </w:rPr>
      </w:pPr>
    </w:p>
    <w:p w:rsidR="00C563C2" w:rsidRPr="00C563C2" w:rsidRDefault="00C563C2">
      <w:pPr>
        <w:rPr>
          <w:lang w:val="en-US"/>
        </w:rPr>
      </w:pPr>
    </w:p>
    <w:sectPr w:rsidR="00C563C2" w:rsidRPr="00C563C2" w:rsidSect="007E441E">
      <w:headerReference w:type="even" r:id="rId10"/>
      <w:headerReference w:type="default" r:id="rId11"/>
      <w:footerReference w:type="even" r:id="rId12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A39" w:rsidRDefault="00830A39">
      <w:r>
        <w:separator/>
      </w:r>
    </w:p>
  </w:endnote>
  <w:endnote w:type="continuationSeparator" w:id="0">
    <w:p w:rsidR="00830A39" w:rsidRDefault="00830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FD0" w:rsidRDefault="006703AC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80FD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80FD0" w:rsidRDefault="00F80FD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A39" w:rsidRDefault="00830A39">
      <w:r>
        <w:separator/>
      </w:r>
    </w:p>
  </w:footnote>
  <w:footnote w:type="continuationSeparator" w:id="0">
    <w:p w:rsidR="00830A39" w:rsidRDefault="00830A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FD0" w:rsidRDefault="006703AC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80FD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80FD0" w:rsidRDefault="00F80FD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FD0" w:rsidRDefault="006703AC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80FD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A58BF">
      <w:rPr>
        <w:rStyle w:val="PageNumber"/>
        <w:noProof/>
      </w:rPr>
      <w:t>1</w:t>
    </w:r>
    <w:r>
      <w:rPr>
        <w:rStyle w:val="PageNumber"/>
      </w:rPr>
      <w:fldChar w:fldCharType="end"/>
    </w:r>
  </w:p>
  <w:p w:rsidR="00F80FD0" w:rsidRPr="007F3866" w:rsidRDefault="00F80FD0" w:rsidP="004C084D">
    <w:pPr>
      <w:pStyle w:val="Header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E60BA5"/>
    <w:multiLevelType w:val="hybridMultilevel"/>
    <w:tmpl w:val="3484FE1A"/>
    <w:lvl w:ilvl="0" w:tplc="56C40990">
      <w:start w:val="4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669"/>
    <w:rsid w:val="00001C1B"/>
    <w:rsid w:val="00003204"/>
    <w:rsid w:val="00032B4F"/>
    <w:rsid w:val="00094460"/>
    <w:rsid w:val="000C58FE"/>
    <w:rsid w:val="0011794C"/>
    <w:rsid w:val="001469A0"/>
    <w:rsid w:val="00175809"/>
    <w:rsid w:val="00191E4F"/>
    <w:rsid w:val="001D18A8"/>
    <w:rsid w:val="001D5CD1"/>
    <w:rsid w:val="001F3BCD"/>
    <w:rsid w:val="00254C9B"/>
    <w:rsid w:val="002A513F"/>
    <w:rsid w:val="002F0446"/>
    <w:rsid w:val="00306225"/>
    <w:rsid w:val="00352520"/>
    <w:rsid w:val="003A3C27"/>
    <w:rsid w:val="003B387C"/>
    <w:rsid w:val="003C09A5"/>
    <w:rsid w:val="003E70A9"/>
    <w:rsid w:val="003F5489"/>
    <w:rsid w:val="004017DD"/>
    <w:rsid w:val="00445570"/>
    <w:rsid w:val="00476B3F"/>
    <w:rsid w:val="00482720"/>
    <w:rsid w:val="00483832"/>
    <w:rsid w:val="00491B30"/>
    <w:rsid w:val="004A58BF"/>
    <w:rsid w:val="004C084D"/>
    <w:rsid w:val="004D7820"/>
    <w:rsid w:val="00533E50"/>
    <w:rsid w:val="00543CF5"/>
    <w:rsid w:val="005746A5"/>
    <w:rsid w:val="005B1094"/>
    <w:rsid w:val="005C58D0"/>
    <w:rsid w:val="005D74FA"/>
    <w:rsid w:val="005E5AA2"/>
    <w:rsid w:val="005E7259"/>
    <w:rsid w:val="005F333B"/>
    <w:rsid w:val="006703AC"/>
    <w:rsid w:val="0067205B"/>
    <w:rsid w:val="0068043A"/>
    <w:rsid w:val="00697C62"/>
    <w:rsid w:val="006A2836"/>
    <w:rsid w:val="006A379B"/>
    <w:rsid w:val="00705C36"/>
    <w:rsid w:val="00732396"/>
    <w:rsid w:val="007967BB"/>
    <w:rsid w:val="007B2EF9"/>
    <w:rsid w:val="007E441E"/>
    <w:rsid w:val="007F3866"/>
    <w:rsid w:val="008047B3"/>
    <w:rsid w:val="00830A39"/>
    <w:rsid w:val="008541B0"/>
    <w:rsid w:val="00870669"/>
    <w:rsid w:val="008911D3"/>
    <w:rsid w:val="008A4E8B"/>
    <w:rsid w:val="009531CD"/>
    <w:rsid w:val="00964655"/>
    <w:rsid w:val="009A3B9C"/>
    <w:rsid w:val="00A04E87"/>
    <w:rsid w:val="00A1684A"/>
    <w:rsid w:val="00A2045A"/>
    <w:rsid w:val="00A8576F"/>
    <w:rsid w:val="00A92B32"/>
    <w:rsid w:val="00AA6A80"/>
    <w:rsid w:val="00AC49BC"/>
    <w:rsid w:val="00AC708F"/>
    <w:rsid w:val="00AF76C9"/>
    <w:rsid w:val="00B4006F"/>
    <w:rsid w:val="00B65EBC"/>
    <w:rsid w:val="00B764EC"/>
    <w:rsid w:val="00B82A9B"/>
    <w:rsid w:val="00BD6BD4"/>
    <w:rsid w:val="00C410D0"/>
    <w:rsid w:val="00C469BF"/>
    <w:rsid w:val="00C563C2"/>
    <w:rsid w:val="00CA7F68"/>
    <w:rsid w:val="00CD1346"/>
    <w:rsid w:val="00CD5965"/>
    <w:rsid w:val="00CE2258"/>
    <w:rsid w:val="00D130A1"/>
    <w:rsid w:val="00D13906"/>
    <w:rsid w:val="00D304F9"/>
    <w:rsid w:val="00DF140E"/>
    <w:rsid w:val="00DF2816"/>
    <w:rsid w:val="00DF45D9"/>
    <w:rsid w:val="00E55C74"/>
    <w:rsid w:val="00E563B1"/>
    <w:rsid w:val="00E83DDC"/>
    <w:rsid w:val="00F10966"/>
    <w:rsid w:val="00F80FD0"/>
    <w:rsid w:val="00FB7ABD"/>
    <w:rsid w:val="00FD0D9D"/>
    <w:rsid w:val="00FF0143"/>
    <w:rsid w:val="00FF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4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49012">
              <w:marLeft w:val="136"/>
              <w:marRight w:val="136"/>
              <w:marTop w:val="136"/>
              <w:marBottom w:val="1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668614">
                  <w:marLeft w:val="0"/>
                  <w:marRight w:val="0"/>
                  <w:marTop w:val="13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898968">
                  <w:marLeft w:val="0"/>
                  <w:marRight w:val="0"/>
                  <w:marTop w:val="0"/>
                  <w:marBottom w:val="13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123583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72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05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37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UTIMA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63FF1FE3-1A7C-4228-AF28-C5969D0DBA69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0</TotalTime>
  <Pages>3</Pages>
  <Words>1985</Words>
  <Characters>11317</Characters>
  <Application>Microsoft Office Word</Application>
  <DocSecurity>0</DocSecurity>
  <Lines>94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13276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Ikkung</cp:lastModifiedBy>
  <cp:revision>2</cp:revision>
  <cp:lastPrinted>2010-10-08T06:38:00Z</cp:lastPrinted>
  <dcterms:created xsi:type="dcterms:W3CDTF">2013-05-20T07:38:00Z</dcterms:created>
  <dcterms:modified xsi:type="dcterms:W3CDTF">2013-05-20T07:38:00Z</dcterms:modified>
</cp:coreProperties>
</file>